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FC0052">
      <w:pPr>
        <w:spacing w:before="108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A8285C">
        <w:rPr>
          <w:rFonts w:ascii="Arial" w:hAnsi="Arial" w:cs="Arial"/>
          <w:b/>
          <w:caps/>
          <w:sz w:val="28"/>
          <w:szCs w:val="28"/>
        </w:rPr>
        <w:t>15</w:t>
      </w:r>
      <w:r w:rsidR="0077612F">
        <w:rPr>
          <w:rFonts w:ascii="Arial" w:hAnsi="Arial" w:cs="Arial"/>
          <w:b/>
          <w:caps/>
          <w:sz w:val="28"/>
          <w:szCs w:val="28"/>
        </w:rPr>
        <w:t>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F40680">
        <w:rPr>
          <w:rFonts w:ascii="Arial" w:hAnsi="Arial" w:cs="Arial"/>
          <w:b/>
          <w:caps/>
          <w:sz w:val="28"/>
          <w:szCs w:val="28"/>
        </w:rPr>
        <w:t>21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23B83" w:rsidP="00626E42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de Repúdio </w:t>
            </w:r>
            <w:r w:rsidR="00626E42">
              <w:rPr>
                <w:rFonts w:ascii="Arial" w:hAnsi="Arial" w:cs="Arial"/>
                <w:sz w:val="20"/>
                <w:szCs w:val="20"/>
              </w:rPr>
              <w:t xml:space="preserve">à postura do jornalista de uma rádio de Santa Fé do Sul - SP, o Senhor Edson Ferreira Lopes, que em programa ao vivo incentivou a </w:t>
            </w:r>
            <w:r>
              <w:rPr>
                <w:rFonts w:ascii="Arial" w:hAnsi="Arial" w:cs="Arial"/>
                <w:sz w:val="20"/>
                <w:szCs w:val="20"/>
              </w:rPr>
              <w:t xml:space="preserve">prática de maus tratos </w:t>
            </w:r>
            <w:r w:rsidR="00626E42">
              <w:rPr>
                <w:rFonts w:ascii="Arial" w:hAnsi="Arial" w:cs="Arial"/>
                <w:sz w:val="20"/>
                <w:szCs w:val="20"/>
              </w:rPr>
              <w:t xml:space="preserve">aos </w:t>
            </w:r>
            <w:r>
              <w:rPr>
                <w:rFonts w:ascii="Arial" w:hAnsi="Arial" w:cs="Arial"/>
                <w:sz w:val="20"/>
                <w:szCs w:val="20"/>
              </w:rPr>
              <w:t>animais em situação de rua</w:t>
            </w:r>
            <w:r w:rsidR="000B79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953491">
      <w:pPr>
        <w:tabs>
          <w:tab w:val="left" w:pos="-600"/>
        </w:tabs>
        <w:spacing w:after="70" w:line="317" w:lineRule="auto"/>
        <w:ind w:firstLine="1701"/>
        <w:jc w:val="both"/>
        <w:rPr>
          <w:rFonts w:ascii="Arial" w:hAnsi="Arial" w:cs="Arial"/>
        </w:rPr>
      </w:pPr>
    </w:p>
    <w:p w:rsidR="003F7497" w:rsidRDefault="003F7497" w:rsidP="00953491">
      <w:pPr>
        <w:tabs>
          <w:tab w:val="left" w:pos="-600"/>
        </w:tabs>
        <w:spacing w:after="70" w:line="317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</w:t>
      </w:r>
      <w:r w:rsidR="00C03B7C">
        <w:rPr>
          <w:rFonts w:ascii="Arial" w:hAnsi="Arial" w:cs="Arial"/>
          <w:b/>
        </w:rPr>
        <w:t>IRO</w:t>
      </w:r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>d</w:t>
      </w:r>
      <w:r w:rsidR="00E90AB2">
        <w:rPr>
          <w:rFonts w:ascii="Arial" w:hAnsi="Arial" w:cs="Arial"/>
        </w:rPr>
        <w:t xml:space="preserve">e </w:t>
      </w:r>
      <w:r w:rsidR="00E90AB2" w:rsidRPr="00E90AB2">
        <w:rPr>
          <w:rFonts w:ascii="Arial" w:hAnsi="Arial" w:cs="Arial"/>
        </w:rPr>
        <w:t xml:space="preserve">Moção de </w:t>
      </w:r>
      <w:r w:rsidR="00AF4780" w:rsidRPr="00AF4780">
        <w:rPr>
          <w:rFonts w:ascii="Arial" w:hAnsi="Arial" w:cs="Arial"/>
        </w:rPr>
        <w:t>Repúdio à postura do jornalista de uma rádio de Santa Fé do Sul - SP, o Senhor Edson Ferreira Lopes, que em programa ao vivo incentivou a prática de maus tratos aos animais</w:t>
      </w:r>
      <w:r w:rsidR="00E90AB2" w:rsidRPr="00E90AB2">
        <w:rPr>
          <w:rFonts w:ascii="Arial" w:hAnsi="Arial" w:cs="Arial"/>
        </w:rPr>
        <w:t xml:space="preserve"> em situação de rua</w:t>
      </w:r>
      <w:r w:rsidR="00BC6353">
        <w:rPr>
          <w:rFonts w:ascii="Arial" w:hAnsi="Arial" w:cs="Arial"/>
        </w:rPr>
        <w:t>.</w:t>
      </w:r>
    </w:p>
    <w:p w:rsidR="00E90AB2" w:rsidRPr="00E90AB2" w:rsidRDefault="00E90AB2" w:rsidP="00953491">
      <w:pPr>
        <w:tabs>
          <w:tab w:val="left" w:pos="-600"/>
        </w:tabs>
        <w:spacing w:after="70" w:line="317" w:lineRule="auto"/>
        <w:ind w:firstLine="1701"/>
        <w:jc w:val="both"/>
        <w:rPr>
          <w:rFonts w:ascii="Arial" w:hAnsi="Arial" w:cs="Arial"/>
        </w:rPr>
      </w:pPr>
      <w:r w:rsidRPr="00E90AB2">
        <w:rPr>
          <w:rFonts w:ascii="Arial" w:hAnsi="Arial" w:cs="Arial"/>
        </w:rPr>
        <w:t>Como Protetora de Animais há 1</w:t>
      </w:r>
      <w:r w:rsidR="00B9030B">
        <w:rPr>
          <w:rFonts w:ascii="Arial" w:hAnsi="Arial" w:cs="Arial"/>
        </w:rPr>
        <w:t>8</w:t>
      </w:r>
      <w:r w:rsidRPr="00E90AB2">
        <w:rPr>
          <w:rFonts w:ascii="Arial" w:hAnsi="Arial" w:cs="Arial"/>
        </w:rPr>
        <w:t xml:space="preserve"> anos e Vereadora eleita pela pauta dos Direitos d</w:t>
      </w:r>
      <w:r>
        <w:rPr>
          <w:rFonts w:ascii="Arial" w:hAnsi="Arial" w:cs="Arial"/>
        </w:rPr>
        <w:t xml:space="preserve">os Animais </w:t>
      </w:r>
      <w:r w:rsidR="00057C0E">
        <w:rPr>
          <w:rFonts w:ascii="Arial" w:hAnsi="Arial" w:cs="Arial"/>
        </w:rPr>
        <w:t>em</w:t>
      </w:r>
      <w:r>
        <w:rPr>
          <w:rFonts w:ascii="Arial" w:hAnsi="Arial" w:cs="Arial"/>
        </w:rPr>
        <w:t xml:space="preserve"> Jacareí/</w:t>
      </w:r>
      <w:r w:rsidRPr="00E90AB2">
        <w:rPr>
          <w:rFonts w:ascii="Arial" w:hAnsi="Arial" w:cs="Arial"/>
        </w:rPr>
        <w:t>SP,</w:t>
      </w:r>
      <w:r w:rsidR="00215E72">
        <w:rPr>
          <w:rFonts w:ascii="Arial" w:hAnsi="Arial" w:cs="Arial"/>
        </w:rPr>
        <w:t xml:space="preserve"> </w:t>
      </w:r>
      <w:r w:rsidRPr="00E90AB2">
        <w:rPr>
          <w:rFonts w:ascii="Arial" w:hAnsi="Arial" w:cs="Arial"/>
        </w:rPr>
        <w:t>extern</w:t>
      </w:r>
      <w:r w:rsidR="00215E72">
        <w:rPr>
          <w:rFonts w:ascii="Arial" w:hAnsi="Arial" w:cs="Arial"/>
        </w:rPr>
        <w:t xml:space="preserve">o </w:t>
      </w:r>
      <w:r w:rsidRPr="00E90AB2">
        <w:rPr>
          <w:rFonts w:ascii="Arial" w:hAnsi="Arial" w:cs="Arial"/>
        </w:rPr>
        <w:t xml:space="preserve">a indignação de toda </w:t>
      </w:r>
      <w:r w:rsidR="00215E72">
        <w:rPr>
          <w:rFonts w:ascii="Arial" w:hAnsi="Arial" w:cs="Arial"/>
        </w:rPr>
        <w:t xml:space="preserve">a </w:t>
      </w:r>
      <w:r w:rsidRPr="00E90AB2">
        <w:rPr>
          <w:rFonts w:ascii="Arial" w:hAnsi="Arial" w:cs="Arial"/>
        </w:rPr>
        <w:t xml:space="preserve">proteção animal de minha cidade e </w:t>
      </w:r>
      <w:r w:rsidR="002B7CB1">
        <w:rPr>
          <w:rFonts w:ascii="Arial" w:hAnsi="Arial" w:cs="Arial"/>
        </w:rPr>
        <w:t>nosso</w:t>
      </w:r>
      <w:r w:rsidR="00C2517E">
        <w:rPr>
          <w:rFonts w:ascii="Arial" w:hAnsi="Arial" w:cs="Arial"/>
        </w:rPr>
        <w:t xml:space="preserve"> </w:t>
      </w:r>
      <w:r w:rsidR="00215E72">
        <w:rPr>
          <w:rFonts w:ascii="Arial" w:hAnsi="Arial" w:cs="Arial"/>
        </w:rPr>
        <w:t>r</w:t>
      </w:r>
      <w:r w:rsidRPr="00E90AB2">
        <w:rPr>
          <w:rFonts w:ascii="Arial" w:hAnsi="Arial" w:cs="Arial"/>
        </w:rPr>
        <w:t>epúdio à postura do</w:t>
      </w:r>
      <w:r w:rsidR="004B71ED" w:rsidRPr="004B71ED">
        <w:rPr>
          <w:rFonts w:ascii="Arial" w:hAnsi="Arial" w:cs="Arial"/>
        </w:rPr>
        <w:t xml:space="preserve"> jornalista d</w:t>
      </w:r>
      <w:r w:rsidR="00A3346F">
        <w:rPr>
          <w:rFonts w:ascii="Arial" w:hAnsi="Arial" w:cs="Arial"/>
        </w:rPr>
        <w:t>a</w:t>
      </w:r>
      <w:r w:rsidR="004B71ED" w:rsidRPr="004B71ED">
        <w:rPr>
          <w:rFonts w:ascii="Arial" w:hAnsi="Arial" w:cs="Arial"/>
        </w:rPr>
        <w:t xml:space="preserve"> rádio de Santa Fé do Sul</w:t>
      </w:r>
      <w:r w:rsidR="004B71ED">
        <w:rPr>
          <w:rFonts w:ascii="Arial" w:hAnsi="Arial" w:cs="Arial"/>
        </w:rPr>
        <w:t>/</w:t>
      </w:r>
      <w:r w:rsidR="004B71ED" w:rsidRPr="004B71ED">
        <w:rPr>
          <w:rFonts w:ascii="Arial" w:hAnsi="Arial" w:cs="Arial"/>
        </w:rPr>
        <w:t>SP</w:t>
      </w:r>
      <w:r w:rsidR="004B71ED">
        <w:rPr>
          <w:rFonts w:ascii="Arial" w:hAnsi="Arial" w:cs="Arial"/>
        </w:rPr>
        <w:t>, Sr.</w:t>
      </w:r>
      <w:r w:rsidR="004B71ED" w:rsidRPr="004B71ED">
        <w:rPr>
          <w:rFonts w:ascii="Arial" w:hAnsi="Arial" w:cs="Arial"/>
        </w:rPr>
        <w:t xml:space="preserve"> Edson Ferreira Lopes</w:t>
      </w:r>
      <w:r w:rsidR="00215E72">
        <w:rPr>
          <w:rFonts w:ascii="Arial" w:hAnsi="Arial" w:cs="Arial"/>
        </w:rPr>
        <w:t>,</w:t>
      </w:r>
      <w:r w:rsidRPr="00E90AB2">
        <w:rPr>
          <w:rFonts w:ascii="Arial" w:hAnsi="Arial" w:cs="Arial"/>
        </w:rPr>
        <w:t xml:space="preserve"> que insa</w:t>
      </w:r>
      <w:bookmarkStart w:id="0" w:name="_GoBack"/>
      <w:bookmarkEnd w:id="0"/>
      <w:r w:rsidRPr="00E90AB2">
        <w:rPr>
          <w:rFonts w:ascii="Arial" w:hAnsi="Arial" w:cs="Arial"/>
        </w:rPr>
        <w:t xml:space="preserve">namente </w:t>
      </w:r>
      <w:r w:rsidR="004B71ED" w:rsidRPr="009D4E0D">
        <w:rPr>
          <w:rFonts w:ascii="Arial" w:hAnsi="Arial" w:cs="Arial"/>
        </w:rPr>
        <w:t xml:space="preserve">em um programa ao vivo </w:t>
      </w:r>
      <w:r w:rsidR="004B71ED">
        <w:rPr>
          <w:rFonts w:ascii="Arial" w:hAnsi="Arial" w:cs="Arial"/>
        </w:rPr>
        <w:t xml:space="preserve">incentivou </w:t>
      </w:r>
      <w:r w:rsidRPr="00E90AB2">
        <w:rPr>
          <w:rFonts w:ascii="Arial" w:hAnsi="Arial" w:cs="Arial"/>
        </w:rPr>
        <w:t xml:space="preserve">a prática de maus tratos aos animais em situação de rua de seu Município, afirmando </w:t>
      </w:r>
      <w:r w:rsidR="004B71ED" w:rsidRPr="004B71ED">
        <w:rPr>
          <w:rFonts w:ascii="Arial" w:hAnsi="Arial" w:cs="Arial"/>
        </w:rPr>
        <w:t>ainda que algumas práticas cruéis s</w:t>
      </w:r>
      <w:r w:rsidR="00AF2DBD">
        <w:rPr>
          <w:rFonts w:ascii="Arial" w:hAnsi="Arial" w:cs="Arial"/>
        </w:rPr>
        <w:t>ervem</w:t>
      </w:r>
      <w:r w:rsidR="004B71ED" w:rsidRPr="004B71ED">
        <w:rPr>
          <w:rFonts w:ascii="Arial" w:hAnsi="Arial" w:cs="Arial"/>
        </w:rPr>
        <w:t xml:space="preserve"> para educar os animais</w:t>
      </w:r>
      <w:r w:rsidR="004B71ED">
        <w:rPr>
          <w:rFonts w:ascii="Arial" w:hAnsi="Arial" w:cs="Arial"/>
        </w:rPr>
        <w:t>.</w:t>
      </w:r>
    </w:p>
    <w:p w:rsidR="00E90AB2" w:rsidRPr="00E90AB2" w:rsidRDefault="00E90AB2" w:rsidP="00953491">
      <w:pPr>
        <w:tabs>
          <w:tab w:val="left" w:pos="-600"/>
        </w:tabs>
        <w:spacing w:after="70" w:line="317" w:lineRule="auto"/>
        <w:ind w:firstLine="1701"/>
        <w:jc w:val="both"/>
        <w:rPr>
          <w:rFonts w:ascii="Arial" w:hAnsi="Arial" w:cs="Arial"/>
        </w:rPr>
      </w:pPr>
      <w:r w:rsidRPr="00E90AB2">
        <w:rPr>
          <w:rFonts w:ascii="Arial" w:hAnsi="Arial" w:cs="Arial"/>
        </w:rPr>
        <w:t xml:space="preserve">É um absurdo </w:t>
      </w:r>
      <w:r w:rsidR="00EE605B">
        <w:rPr>
          <w:rFonts w:ascii="Arial" w:hAnsi="Arial" w:cs="Arial"/>
        </w:rPr>
        <w:t xml:space="preserve">que </w:t>
      </w:r>
      <w:r w:rsidRPr="00E90AB2">
        <w:rPr>
          <w:rFonts w:ascii="Arial" w:hAnsi="Arial" w:cs="Arial"/>
        </w:rPr>
        <w:t xml:space="preserve">um </w:t>
      </w:r>
      <w:r w:rsidR="00BF4A73">
        <w:rPr>
          <w:rFonts w:ascii="Arial" w:hAnsi="Arial" w:cs="Arial"/>
        </w:rPr>
        <w:t xml:space="preserve">jornalista </w:t>
      </w:r>
      <w:r w:rsidRPr="00E90AB2">
        <w:rPr>
          <w:rFonts w:ascii="Arial" w:hAnsi="Arial" w:cs="Arial"/>
        </w:rPr>
        <w:t xml:space="preserve">que deveria encontrar soluções junto à sua comunidade para amenizar a situação dos animais </w:t>
      </w:r>
      <w:r w:rsidR="00CC48E4">
        <w:rPr>
          <w:rFonts w:ascii="Arial" w:hAnsi="Arial" w:cs="Arial"/>
        </w:rPr>
        <w:t xml:space="preserve">de </w:t>
      </w:r>
      <w:r w:rsidRPr="00E90AB2">
        <w:rPr>
          <w:rFonts w:ascii="Arial" w:hAnsi="Arial" w:cs="Arial"/>
        </w:rPr>
        <w:t xml:space="preserve">rua e buscar a promoção do bem-estar animal, </w:t>
      </w:r>
      <w:r w:rsidR="00546EFC" w:rsidRPr="00546EFC">
        <w:rPr>
          <w:rFonts w:ascii="Arial" w:hAnsi="Arial" w:cs="Arial"/>
        </w:rPr>
        <w:t xml:space="preserve">conscientizando a população contra os maus-tratos, cometa um crime dentro de uma rádio </w:t>
      </w:r>
      <w:r w:rsidR="00A3346F">
        <w:rPr>
          <w:rFonts w:ascii="Arial" w:hAnsi="Arial" w:cs="Arial"/>
        </w:rPr>
        <w:t xml:space="preserve">sendo </w:t>
      </w:r>
      <w:r w:rsidR="00546EFC" w:rsidRPr="00546EFC">
        <w:rPr>
          <w:rFonts w:ascii="Arial" w:hAnsi="Arial" w:cs="Arial"/>
        </w:rPr>
        <w:t>transmitid</w:t>
      </w:r>
      <w:r w:rsidR="00A3346F">
        <w:rPr>
          <w:rFonts w:ascii="Arial" w:hAnsi="Arial" w:cs="Arial"/>
        </w:rPr>
        <w:t>o par</w:t>
      </w:r>
      <w:r w:rsidR="00546EFC" w:rsidRPr="00546EFC">
        <w:rPr>
          <w:rFonts w:ascii="Arial" w:hAnsi="Arial" w:cs="Arial"/>
        </w:rPr>
        <w:t>a milhares de pessoas</w:t>
      </w:r>
      <w:r w:rsidRPr="00E90AB2">
        <w:rPr>
          <w:rFonts w:ascii="Arial" w:hAnsi="Arial" w:cs="Arial"/>
        </w:rPr>
        <w:t>.</w:t>
      </w:r>
    </w:p>
    <w:p w:rsidR="00E76A04" w:rsidRDefault="00E90AB2" w:rsidP="00953491">
      <w:pPr>
        <w:tabs>
          <w:tab w:val="left" w:pos="-600"/>
        </w:tabs>
        <w:spacing w:after="70" w:line="317" w:lineRule="auto"/>
        <w:ind w:firstLine="1701"/>
        <w:jc w:val="both"/>
        <w:rPr>
          <w:rFonts w:ascii="Arial" w:hAnsi="Arial" w:cs="Arial"/>
        </w:rPr>
      </w:pPr>
      <w:r w:rsidRPr="00E90AB2">
        <w:rPr>
          <w:rFonts w:ascii="Arial" w:hAnsi="Arial" w:cs="Arial"/>
        </w:rPr>
        <w:t>NADA justifica</w:t>
      </w:r>
      <w:r w:rsidR="00BE5B1B">
        <w:rPr>
          <w:rFonts w:ascii="Arial" w:hAnsi="Arial" w:cs="Arial"/>
        </w:rPr>
        <w:t xml:space="preserve"> essa atitude</w:t>
      </w:r>
      <w:r w:rsidR="00FC0052">
        <w:rPr>
          <w:rFonts w:ascii="Arial" w:hAnsi="Arial" w:cs="Arial"/>
        </w:rPr>
        <w:t>,</w:t>
      </w:r>
      <w:r w:rsidRPr="00E90AB2">
        <w:rPr>
          <w:rFonts w:ascii="Arial" w:hAnsi="Arial" w:cs="Arial"/>
        </w:rPr>
        <w:t xml:space="preserve"> </w:t>
      </w:r>
      <w:r w:rsidR="00FC0052">
        <w:rPr>
          <w:rFonts w:ascii="Arial" w:hAnsi="Arial" w:cs="Arial"/>
        </w:rPr>
        <w:t xml:space="preserve">quando </w:t>
      </w:r>
      <w:r w:rsidRPr="00E90AB2">
        <w:rPr>
          <w:rFonts w:ascii="Arial" w:hAnsi="Arial" w:cs="Arial"/>
        </w:rPr>
        <w:t xml:space="preserve">o mundo luta contra a crueldade </w:t>
      </w:r>
      <w:r w:rsidR="001D04CF">
        <w:rPr>
          <w:rFonts w:ascii="Arial" w:hAnsi="Arial" w:cs="Arial"/>
        </w:rPr>
        <w:t xml:space="preserve">cometida </w:t>
      </w:r>
      <w:r w:rsidRPr="00E90AB2">
        <w:rPr>
          <w:rFonts w:ascii="Arial" w:hAnsi="Arial" w:cs="Arial"/>
        </w:rPr>
        <w:t xml:space="preserve">aos animais, um </w:t>
      </w:r>
      <w:r w:rsidR="00BE5B1B">
        <w:rPr>
          <w:rFonts w:ascii="Arial" w:hAnsi="Arial" w:cs="Arial"/>
        </w:rPr>
        <w:t xml:space="preserve">jornalista </w:t>
      </w:r>
      <w:r w:rsidRPr="00E90AB2">
        <w:rPr>
          <w:rFonts w:ascii="Arial" w:hAnsi="Arial" w:cs="Arial"/>
        </w:rPr>
        <w:t xml:space="preserve">ter tal </w:t>
      </w:r>
      <w:r w:rsidR="00BE5B1B">
        <w:rPr>
          <w:rFonts w:ascii="Arial" w:hAnsi="Arial" w:cs="Arial"/>
        </w:rPr>
        <w:t xml:space="preserve">comportamento </w:t>
      </w:r>
      <w:r w:rsidRPr="00E90AB2">
        <w:rPr>
          <w:rFonts w:ascii="Arial" w:hAnsi="Arial" w:cs="Arial"/>
        </w:rPr>
        <w:t>indecoros</w:t>
      </w:r>
      <w:r w:rsidR="00BE5B1B">
        <w:rPr>
          <w:rFonts w:ascii="Arial" w:hAnsi="Arial" w:cs="Arial"/>
        </w:rPr>
        <w:t>o</w:t>
      </w:r>
      <w:r w:rsidRPr="00E90AB2">
        <w:rPr>
          <w:rFonts w:ascii="Arial" w:hAnsi="Arial" w:cs="Arial"/>
        </w:rPr>
        <w:t xml:space="preserve"> e criminos</w:t>
      </w:r>
      <w:r w:rsidR="00BE5B1B">
        <w:rPr>
          <w:rFonts w:ascii="Arial" w:hAnsi="Arial" w:cs="Arial"/>
        </w:rPr>
        <w:t>o</w:t>
      </w:r>
      <w:r w:rsidRPr="00E90AB2">
        <w:rPr>
          <w:rFonts w:ascii="Arial" w:hAnsi="Arial" w:cs="Arial"/>
        </w:rPr>
        <w:t xml:space="preserve">, </w:t>
      </w:r>
      <w:r w:rsidR="00BE5B1B" w:rsidRPr="00BE5B1B">
        <w:rPr>
          <w:rFonts w:ascii="Arial" w:hAnsi="Arial" w:cs="Arial"/>
        </w:rPr>
        <w:t>incitando os demais colegas e ouvintes a barbáries, bem como fazendo apologia ao MASSACRE DE VIDAS</w:t>
      </w:r>
      <w:r w:rsidRPr="00E90AB2">
        <w:rPr>
          <w:rFonts w:ascii="Arial" w:hAnsi="Arial" w:cs="Arial"/>
        </w:rPr>
        <w:t>!</w:t>
      </w:r>
    </w:p>
    <w:p w:rsidR="003A77BE" w:rsidRDefault="002213FA" w:rsidP="00953491">
      <w:pPr>
        <w:tabs>
          <w:tab w:val="left" w:pos="-600"/>
        </w:tabs>
        <w:spacing w:after="70" w:line="317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3F7497" w:rsidRPr="00BF791A">
        <w:rPr>
          <w:rFonts w:ascii="Arial" w:hAnsi="Arial" w:cs="Arial"/>
        </w:rPr>
        <w:t xml:space="preserve">, </w:t>
      </w:r>
      <w:smartTag w:uri="schemas-houaiss/mini" w:element="verbetes">
        <w:r w:rsidR="003F7497" w:rsidRPr="00BF791A">
          <w:rPr>
            <w:rFonts w:ascii="Arial" w:hAnsi="Arial" w:cs="Arial"/>
          </w:rPr>
          <w:t>respeitosamente</w:t>
        </w:r>
      </w:smartTag>
      <w:r w:rsidR="003F7497" w:rsidRPr="00BF791A">
        <w:rPr>
          <w:rFonts w:ascii="Arial" w:hAnsi="Arial" w:cs="Arial"/>
        </w:rPr>
        <w:t xml:space="preserve"> </w:t>
      </w:r>
      <w:r w:rsidR="003F7497" w:rsidRPr="00BF791A">
        <w:rPr>
          <w:rFonts w:ascii="Arial" w:hAnsi="Arial" w:cs="Arial"/>
          <w:b/>
        </w:rPr>
        <w:t>REQUE</w:t>
      </w:r>
      <w:r w:rsidR="00120BB8">
        <w:rPr>
          <w:rFonts w:ascii="Arial" w:hAnsi="Arial" w:cs="Arial"/>
          <w:b/>
        </w:rPr>
        <w:t xml:space="preserve">IRO </w:t>
      </w:r>
      <w:r w:rsidR="003F7497" w:rsidRPr="00BF791A">
        <w:rPr>
          <w:rFonts w:ascii="Arial" w:hAnsi="Arial" w:cs="Arial"/>
        </w:rPr>
        <w:t xml:space="preserve">que sejam adotadas as </w:t>
      </w:r>
      <w:smartTag w:uri="schemas-houaiss/mini" w:element="verbetes">
        <w:r w:rsidR="003F7497" w:rsidRPr="00BF791A">
          <w:rPr>
            <w:rFonts w:ascii="Arial" w:hAnsi="Arial" w:cs="Arial"/>
          </w:rPr>
          <w:t>providências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mini" w:element="verbetes">
        <w:r w:rsidR="003F7497" w:rsidRPr="00BF791A">
          <w:rPr>
            <w:rFonts w:ascii="Arial" w:hAnsi="Arial" w:cs="Arial"/>
          </w:rPr>
          <w:t>habituais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acao" w:element="dm">
        <w:r w:rsidR="003F7497" w:rsidRPr="00BF791A">
          <w:rPr>
            <w:rFonts w:ascii="Arial" w:hAnsi="Arial" w:cs="Arial"/>
          </w:rPr>
          <w:t>para</w:t>
        </w:r>
      </w:smartTag>
      <w:r w:rsidR="003F7497" w:rsidRPr="00BF791A">
        <w:rPr>
          <w:rFonts w:ascii="Arial" w:hAnsi="Arial" w:cs="Arial"/>
        </w:rPr>
        <w:t xml:space="preserve"> a </w:t>
      </w:r>
      <w:smartTag w:uri="schemas-houaiss/acao" w:element="dm">
        <w:r w:rsidR="003F7497" w:rsidRPr="00BF791A">
          <w:rPr>
            <w:rFonts w:ascii="Arial" w:hAnsi="Arial" w:cs="Arial"/>
          </w:rPr>
          <w:t>divulgação</w:t>
        </w:r>
      </w:smartTag>
      <w:r w:rsidR="003F7497" w:rsidRPr="00BF791A">
        <w:rPr>
          <w:rFonts w:ascii="Arial" w:hAnsi="Arial" w:cs="Arial"/>
        </w:rPr>
        <w:t xml:space="preserve"> da </w:t>
      </w:r>
      <w:smartTag w:uri="schemas-houaiss/acao" w:element="dm">
        <w:r w:rsidR="003F7497" w:rsidRPr="00BF791A">
          <w:rPr>
            <w:rFonts w:ascii="Arial" w:hAnsi="Arial" w:cs="Arial"/>
          </w:rPr>
          <w:t>presente</w:t>
        </w:r>
      </w:smartTag>
      <w:r w:rsidR="003F7497" w:rsidRPr="00BF791A">
        <w:rPr>
          <w:rFonts w:ascii="Arial" w:hAnsi="Arial" w:cs="Arial"/>
        </w:rPr>
        <w:t xml:space="preserve"> manifestação.</w:t>
      </w:r>
    </w:p>
    <w:p w:rsidR="00496C36" w:rsidRDefault="00496C36" w:rsidP="00953491">
      <w:pPr>
        <w:tabs>
          <w:tab w:val="left" w:pos="-600"/>
          <w:tab w:val="left" w:pos="4508"/>
        </w:tabs>
        <w:spacing w:after="70" w:line="317" w:lineRule="auto"/>
        <w:ind w:firstLine="1701"/>
        <w:jc w:val="both"/>
        <w:rPr>
          <w:rFonts w:ascii="Arial" w:hAnsi="Arial" w:cs="Arial"/>
        </w:rPr>
      </w:pPr>
    </w:p>
    <w:p w:rsidR="00106F15" w:rsidRDefault="003A77B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40B41">
        <w:rPr>
          <w:rFonts w:ascii="Arial" w:hAnsi="Arial" w:cs="Arial"/>
        </w:rPr>
        <w:t>2</w:t>
      </w:r>
      <w:r w:rsidR="00A87E87" w:rsidRPr="00A87E87">
        <w:rPr>
          <w:rFonts w:ascii="Arial" w:hAnsi="Arial" w:cs="Arial"/>
        </w:rPr>
        <w:t xml:space="preserve"> de </w:t>
      </w:r>
      <w:r w:rsidR="00B670BA">
        <w:rPr>
          <w:rFonts w:ascii="Arial" w:hAnsi="Arial" w:cs="Arial"/>
        </w:rPr>
        <w:t>junho</w:t>
      </w:r>
      <w:r w:rsidR="00A87E87">
        <w:rPr>
          <w:rFonts w:ascii="Arial" w:hAnsi="Arial" w:cs="Arial"/>
        </w:rPr>
        <w:t xml:space="preserve"> </w:t>
      </w:r>
      <w:r w:rsidR="00AE7FE5">
        <w:rPr>
          <w:rFonts w:ascii="Arial" w:hAnsi="Arial" w:cs="Arial"/>
        </w:rPr>
        <w:t>de 2021</w:t>
      </w:r>
      <w:r w:rsidR="00E85367">
        <w:rPr>
          <w:rFonts w:ascii="Arial" w:hAnsi="Arial" w:cs="Arial"/>
        </w:rPr>
        <w:t>.</w:t>
      </w:r>
    </w:p>
    <w:p w:rsidR="008A469E" w:rsidRDefault="008A469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7612F" w:rsidRPr="0077612F" w:rsidRDefault="0077612F" w:rsidP="0077612F">
      <w:pPr>
        <w:tabs>
          <w:tab w:val="left" w:pos="6480"/>
        </w:tabs>
        <w:jc w:val="center"/>
        <w:rPr>
          <w:rFonts w:ascii="Arial" w:eastAsia="Calibri" w:hAnsi="Arial" w:cs="Arial"/>
          <w:b/>
          <w:lang w:eastAsia="en-US"/>
        </w:rPr>
      </w:pPr>
      <w:r w:rsidRPr="0077612F">
        <w:rPr>
          <w:rFonts w:ascii="Arial" w:eastAsia="Calibri" w:hAnsi="Arial" w:cs="Arial"/>
          <w:b/>
          <w:lang w:eastAsia="en-US"/>
        </w:rPr>
        <w:t>SÔNIA REGINA GONÇALVES</w:t>
      </w:r>
    </w:p>
    <w:p w:rsidR="0077612F" w:rsidRPr="0077612F" w:rsidRDefault="0077612F" w:rsidP="0077612F">
      <w:pPr>
        <w:jc w:val="center"/>
        <w:rPr>
          <w:rFonts w:ascii="Arial" w:eastAsia="Calibri" w:hAnsi="Arial" w:cs="Arial"/>
          <w:lang w:eastAsia="en-US"/>
        </w:rPr>
      </w:pPr>
      <w:r w:rsidRPr="0077612F">
        <w:rPr>
          <w:rFonts w:ascii="Arial" w:eastAsia="Calibri" w:hAnsi="Arial" w:cs="Arial"/>
          <w:lang w:eastAsia="en-US"/>
        </w:rPr>
        <w:t>(Sônia Patas da Amizade)</w:t>
      </w:r>
    </w:p>
    <w:p w:rsidR="00E85367" w:rsidRDefault="0077612F" w:rsidP="0077612F">
      <w:pPr>
        <w:jc w:val="center"/>
        <w:rPr>
          <w:rFonts w:ascii="Arial" w:hAnsi="Arial" w:cs="Arial"/>
        </w:rPr>
      </w:pPr>
      <w:r w:rsidRPr="0077612F">
        <w:rPr>
          <w:rFonts w:ascii="Arial" w:eastAsia="Calibri" w:hAnsi="Arial" w:cs="Arial"/>
          <w:lang w:eastAsia="en-US"/>
        </w:rPr>
        <w:t>Vereadora – PL</w:t>
      </w:r>
    </w:p>
    <w:sectPr w:rsidR="00E8536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2C2" w:rsidRDefault="008D72C2">
      <w:r>
        <w:separator/>
      </w:r>
    </w:p>
  </w:endnote>
  <w:endnote w:type="continuationSeparator" w:id="0">
    <w:p w:rsidR="008D72C2" w:rsidRDefault="008D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2C2" w:rsidRDefault="008D72C2">
      <w:r>
        <w:separator/>
      </w:r>
    </w:p>
  </w:footnote>
  <w:footnote w:type="continuationSeparator" w:id="0">
    <w:p w:rsidR="008D72C2" w:rsidRDefault="008D7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12B7B">
      <w:rPr>
        <w:rFonts w:ascii="Arial" w:hAnsi="Arial" w:cs="Arial"/>
        <w:b/>
        <w:sz w:val="20"/>
        <w:szCs w:val="20"/>
        <w:u w:val="single"/>
      </w:rPr>
      <w:t>9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95349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95349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506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506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85067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85067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588"/>
    <w:rsid w:val="00012789"/>
    <w:rsid w:val="00012AC3"/>
    <w:rsid w:val="00023B83"/>
    <w:rsid w:val="00024FD3"/>
    <w:rsid w:val="000342D0"/>
    <w:rsid w:val="00046DE8"/>
    <w:rsid w:val="00051167"/>
    <w:rsid w:val="000515B6"/>
    <w:rsid w:val="00056288"/>
    <w:rsid w:val="00057A4A"/>
    <w:rsid w:val="00057C0E"/>
    <w:rsid w:val="00064BF0"/>
    <w:rsid w:val="00065694"/>
    <w:rsid w:val="00075BE6"/>
    <w:rsid w:val="000875A9"/>
    <w:rsid w:val="00090D24"/>
    <w:rsid w:val="00094490"/>
    <w:rsid w:val="000958D5"/>
    <w:rsid w:val="00097CAE"/>
    <w:rsid w:val="000A704A"/>
    <w:rsid w:val="000B792B"/>
    <w:rsid w:val="000C7CFC"/>
    <w:rsid w:val="000D002F"/>
    <w:rsid w:val="000E4E59"/>
    <w:rsid w:val="000E6552"/>
    <w:rsid w:val="000E762F"/>
    <w:rsid w:val="000F558C"/>
    <w:rsid w:val="000F608D"/>
    <w:rsid w:val="000F6251"/>
    <w:rsid w:val="00106F15"/>
    <w:rsid w:val="00120BB8"/>
    <w:rsid w:val="00122470"/>
    <w:rsid w:val="00122789"/>
    <w:rsid w:val="00135705"/>
    <w:rsid w:val="001438D1"/>
    <w:rsid w:val="00144FFF"/>
    <w:rsid w:val="0014591F"/>
    <w:rsid w:val="00150EE2"/>
    <w:rsid w:val="00155F44"/>
    <w:rsid w:val="00172E81"/>
    <w:rsid w:val="00172ED4"/>
    <w:rsid w:val="00181CD2"/>
    <w:rsid w:val="00181FA3"/>
    <w:rsid w:val="00190491"/>
    <w:rsid w:val="001A09F2"/>
    <w:rsid w:val="001A119E"/>
    <w:rsid w:val="001B0773"/>
    <w:rsid w:val="001B4124"/>
    <w:rsid w:val="001C6C2B"/>
    <w:rsid w:val="001D04CF"/>
    <w:rsid w:val="001F13C3"/>
    <w:rsid w:val="001F1770"/>
    <w:rsid w:val="00204ED7"/>
    <w:rsid w:val="00210094"/>
    <w:rsid w:val="00211F35"/>
    <w:rsid w:val="00215E72"/>
    <w:rsid w:val="00215EAE"/>
    <w:rsid w:val="0021657C"/>
    <w:rsid w:val="002213FA"/>
    <w:rsid w:val="00230859"/>
    <w:rsid w:val="002328B1"/>
    <w:rsid w:val="00236A42"/>
    <w:rsid w:val="00252A22"/>
    <w:rsid w:val="00253C82"/>
    <w:rsid w:val="00266838"/>
    <w:rsid w:val="00271355"/>
    <w:rsid w:val="00286EFD"/>
    <w:rsid w:val="0029674B"/>
    <w:rsid w:val="00297190"/>
    <w:rsid w:val="00297F64"/>
    <w:rsid w:val="002A7434"/>
    <w:rsid w:val="002B2702"/>
    <w:rsid w:val="002B7CB1"/>
    <w:rsid w:val="002C4B2B"/>
    <w:rsid w:val="002C5C70"/>
    <w:rsid w:val="002D3D9E"/>
    <w:rsid w:val="002D4A75"/>
    <w:rsid w:val="002D6EDF"/>
    <w:rsid w:val="002E785E"/>
    <w:rsid w:val="002F02DB"/>
    <w:rsid w:val="0030168E"/>
    <w:rsid w:val="00311031"/>
    <w:rsid w:val="0031219D"/>
    <w:rsid w:val="00317C1A"/>
    <w:rsid w:val="003210F4"/>
    <w:rsid w:val="00323F0F"/>
    <w:rsid w:val="00337A49"/>
    <w:rsid w:val="00347D5E"/>
    <w:rsid w:val="00361C4A"/>
    <w:rsid w:val="003676A7"/>
    <w:rsid w:val="00380160"/>
    <w:rsid w:val="00381797"/>
    <w:rsid w:val="003835A3"/>
    <w:rsid w:val="003848C4"/>
    <w:rsid w:val="003874B6"/>
    <w:rsid w:val="00393265"/>
    <w:rsid w:val="00397FF3"/>
    <w:rsid w:val="003A5F71"/>
    <w:rsid w:val="003A77BE"/>
    <w:rsid w:val="003B0254"/>
    <w:rsid w:val="003C7AE8"/>
    <w:rsid w:val="003E16F2"/>
    <w:rsid w:val="003E188F"/>
    <w:rsid w:val="003E56C4"/>
    <w:rsid w:val="003F7497"/>
    <w:rsid w:val="00401BE1"/>
    <w:rsid w:val="0040313A"/>
    <w:rsid w:val="00407621"/>
    <w:rsid w:val="00407A99"/>
    <w:rsid w:val="00412795"/>
    <w:rsid w:val="00415D49"/>
    <w:rsid w:val="00426FC5"/>
    <w:rsid w:val="004326D1"/>
    <w:rsid w:val="004358E6"/>
    <w:rsid w:val="00444815"/>
    <w:rsid w:val="004508EA"/>
    <w:rsid w:val="00451457"/>
    <w:rsid w:val="00455F9C"/>
    <w:rsid w:val="00481719"/>
    <w:rsid w:val="00483B81"/>
    <w:rsid w:val="00487D64"/>
    <w:rsid w:val="00493115"/>
    <w:rsid w:val="00496C36"/>
    <w:rsid w:val="004B71ED"/>
    <w:rsid w:val="004B7BC7"/>
    <w:rsid w:val="004C2C30"/>
    <w:rsid w:val="004C6C78"/>
    <w:rsid w:val="004E06ED"/>
    <w:rsid w:val="004E22CE"/>
    <w:rsid w:val="004E46DA"/>
    <w:rsid w:val="004E6AD9"/>
    <w:rsid w:val="004F39E9"/>
    <w:rsid w:val="004F690D"/>
    <w:rsid w:val="004F6A11"/>
    <w:rsid w:val="0050010D"/>
    <w:rsid w:val="00505357"/>
    <w:rsid w:val="00505FD8"/>
    <w:rsid w:val="00512F7F"/>
    <w:rsid w:val="00520198"/>
    <w:rsid w:val="00524669"/>
    <w:rsid w:val="00533862"/>
    <w:rsid w:val="00536AA5"/>
    <w:rsid w:val="00537D3E"/>
    <w:rsid w:val="00542193"/>
    <w:rsid w:val="0054531A"/>
    <w:rsid w:val="00546EFC"/>
    <w:rsid w:val="00564368"/>
    <w:rsid w:val="00573C65"/>
    <w:rsid w:val="0058109A"/>
    <w:rsid w:val="005868AE"/>
    <w:rsid w:val="00586F8F"/>
    <w:rsid w:val="00592702"/>
    <w:rsid w:val="005A01D0"/>
    <w:rsid w:val="005A03FA"/>
    <w:rsid w:val="005A5869"/>
    <w:rsid w:val="005B3D21"/>
    <w:rsid w:val="005C3938"/>
    <w:rsid w:val="005C6458"/>
    <w:rsid w:val="005D702D"/>
    <w:rsid w:val="005E138D"/>
    <w:rsid w:val="005E1B2B"/>
    <w:rsid w:val="005E55F7"/>
    <w:rsid w:val="00602CB7"/>
    <w:rsid w:val="00603D62"/>
    <w:rsid w:val="0061513F"/>
    <w:rsid w:val="00624472"/>
    <w:rsid w:val="00626E42"/>
    <w:rsid w:val="00641213"/>
    <w:rsid w:val="006426AE"/>
    <w:rsid w:val="00642C84"/>
    <w:rsid w:val="006471DE"/>
    <w:rsid w:val="0065137B"/>
    <w:rsid w:val="0065576C"/>
    <w:rsid w:val="00661CC9"/>
    <w:rsid w:val="0066470B"/>
    <w:rsid w:val="00672146"/>
    <w:rsid w:val="00674F7D"/>
    <w:rsid w:val="00681021"/>
    <w:rsid w:val="00681FB6"/>
    <w:rsid w:val="00682E6E"/>
    <w:rsid w:val="00683314"/>
    <w:rsid w:val="00691CF5"/>
    <w:rsid w:val="0069312F"/>
    <w:rsid w:val="006A370D"/>
    <w:rsid w:val="006B0B8E"/>
    <w:rsid w:val="006C59BC"/>
    <w:rsid w:val="006D208A"/>
    <w:rsid w:val="006D6F7D"/>
    <w:rsid w:val="006E54EF"/>
    <w:rsid w:val="006E7E66"/>
    <w:rsid w:val="006F4E64"/>
    <w:rsid w:val="006F7B0A"/>
    <w:rsid w:val="00700EDE"/>
    <w:rsid w:val="00702352"/>
    <w:rsid w:val="00705EB6"/>
    <w:rsid w:val="00714207"/>
    <w:rsid w:val="00715F74"/>
    <w:rsid w:val="00725E66"/>
    <w:rsid w:val="00727CDB"/>
    <w:rsid w:val="0073407F"/>
    <w:rsid w:val="00734127"/>
    <w:rsid w:val="007363D4"/>
    <w:rsid w:val="00740A29"/>
    <w:rsid w:val="00740B41"/>
    <w:rsid w:val="00760557"/>
    <w:rsid w:val="00775A1B"/>
    <w:rsid w:val="0077612F"/>
    <w:rsid w:val="00783671"/>
    <w:rsid w:val="007838DC"/>
    <w:rsid w:val="00790911"/>
    <w:rsid w:val="00794A26"/>
    <w:rsid w:val="007A00BB"/>
    <w:rsid w:val="007A7613"/>
    <w:rsid w:val="007C5259"/>
    <w:rsid w:val="007D39FD"/>
    <w:rsid w:val="007E294A"/>
    <w:rsid w:val="007E3F69"/>
    <w:rsid w:val="007F75CA"/>
    <w:rsid w:val="0080091F"/>
    <w:rsid w:val="0080197E"/>
    <w:rsid w:val="00820C13"/>
    <w:rsid w:val="00824AFE"/>
    <w:rsid w:val="00832248"/>
    <w:rsid w:val="00833E7C"/>
    <w:rsid w:val="008360C5"/>
    <w:rsid w:val="00837672"/>
    <w:rsid w:val="008474F2"/>
    <w:rsid w:val="0085067F"/>
    <w:rsid w:val="00855BD7"/>
    <w:rsid w:val="008604FF"/>
    <w:rsid w:val="0086083E"/>
    <w:rsid w:val="00865A39"/>
    <w:rsid w:val="00870972"/>
    <w:rsid w:val="00877E50"/>
    <w:rsid w:val="00890734"/>
    <w:rsid w:val="008909A4"/>
    <w:rsid w:val="00893764"/>
    <w:rsid w:val="00894123"/>
    <w:rsid w:val="008A0EB2"/>
    <w:rsid w:val="008A469E"/>
    <w:rsid w:val="008C33AB"/>
    <w:rsid w:val="008D56B1"/>
    <w:rsid w:val="008D72C2"/>
    <w:rsid w:val="008D79EC"/>
    <w:rsid w:val="008E3874"/>
    <w:rsid w:val="00903BCE"/>
    <w:rsid w:val="00922964"/>
    <w:rsid w:val="0092711F"/>
    <w:rsid w:val="009310A9"/>
    <w:rsid w:val="00943532"/>
    <w:rsid w:val="00946871"/>
    <w:rsid w:val="00953491"/>
    <w:rsid w:val="00963778"/>
    <w:rsid w:val="00967131"/>
    <w:rsid w:val="0097565A"/>
    <w:rsid w:val="009768E6"/>
    <w:rsid w:val="00977CFB"/>
    <w:rsid w:val="009904FA"/>
    <w:rsid w:val="009A00B3"/>
    <w:rsid w:val="009A2A49"/>
    <w:rsid w:val="009A2ABD"/>
    <w:rsid w:val="009B207E"/>
    <w:rsid w:val="009B32F8"/>
    <w:rsid w:val="009C520C"/>
    <w:rsid w:val="009D0F6E"/>
    <w:rsid w:val="009D18A5"/>
    <w:rsid w:val="009D403A"/>
    <w:rsid w:val="009D50D4"/>
    <w:rsid w:val="009D512F"/>
    <w:rsid w:val="009D6477"/>
    <w:rsid w:val="009E1F05"/>
    <w:rsid w:val="009E6B3F"/>
    <w:rsid w:val="00A04574"/>
    <w:rsid w:val="00A06194"/>
    <w:rsid w:val="00A07FB9"/>
    <w:rsid w:val="00A16DC7"/>
    <w:rsid w:val="00A2000B"/>
    <w:rsid w:val="00A21585"/>
    <w:rsid w:val="00A21A8C"/>
    <w:rsid w:val="00A31A28"/>
    <w:rsid w:val="00A3346F"/>
    <w:rsid w:val="00A349F1"/>
    <w:rsid w:val="00A40433"/>
    <w:rsid w:val="00A46B01"/>
    <w:rsid w:val="00A47499"/>
    <w:rsid w:val="00A60BE1"/>
    <w:rsid w:val="00A64A9A"/>
    <w:rsid w:val="00A73B3A"/>
    <w:rsid w:val="00A745A9"/>
    <w:rsid w:val="00A75206"/>
    <w:rsid w:val="00A8285C"/>
    <w:rsid w:val="00A87E87"/>
    <w:rsid w:val="00A92CB9"/>
    <w:rsid w:val="00AC04C0"/>
    <w:rsid w:val="00AC24F9"/>
    <w:rsid w:val="00AC712C"/>
    <w:rsid w:val="00AD6B47"/>
    <w:rsid w:val="00AE3FED"/>
    <w:rsid w:val="00AE7FE5"/>
    <w:rsid w:val="00AF2DBD"/>
    <w:rsid w:val="00AF4780"/>
    <w:rsid w:val="00B06F4A"/>
    <w:rsid w:val="00B07BD4"/>
    <w:rsid w:val="00B10E9F"/>
    <w:rsid w:val="00B22A23"/>
    <w:rsid w:val="00B235B5"/>
    <w:rsid w:val="00B27A8E"/>
    <w:rsid w:val="00B36D3A"/>
    <w:rsid w:val="00B4567B"/>
    <w:rsid w:val="00B46875"/>
    <w:rsid w:val="00B57E0F"/>
    <w:rsid w:val="00B64A5C"/>
    <w:rsid w:val="00B670BA"/>
    <w:rsid w:val="00B734E6"/>
    <w:rsid w:val="00B75CEF"/>
    <w:rsid w:val="00B9030B"/>
    <w:rsid w:val="00BA1565"/>
    <w:rsid w:val="00BA3F16"/>
    <w:rsid w:val="00BB3F3E"/>
    <w:rsid w:val="00BC0556"/>
    <w:rsid w:val="00BC0FE3"/>
    <w:rsid w:val="00BC44DF"/>
    <w:rsid w:val="00BC6353"/>
    <w:rsid w:val="00BD1F36"/>
    <w:rsid w:val="00BD3C47"/>
    <w:rsid w:val="00BE1B39"/>
    <w:rsid w:val="00BE5B1B"/>
    <w:rsid w:val="00BF4A73"/>
    <w:rsid w:val="00BF791A"/>
    <w:rsid w:val="00C03B7C"/>
    <w:rsid w:val="00C06926"/>
    <w:rsid w:val="00C06BEA"/>
    <w:rsid w:val="00C12B7B"/>
    <w:rsid w:val="00C13FAF"/>
    <w:rsid w:val="00C23B44"/>
    <w:rsid w:val="00C2517E"/>
    <w:rsid w:val="00C36E68"/>
    <w:rsid w:val="00C40A1A"/>
    <w:rsid w:val="00C42806"/>
    <w:rsid w:val="00C44D39"/>
    <w:rsid w:val="00C45509"/>
    <w:rsid w:val="00C45ED3"/>
    <w:rsid w:val="00C52D38"/>
    <w:rsid w:val="00C66731"/>
    <w:rsid w:val="00C71D34"/>
    <w:rsid w:val="00C76263"/>
    <w:rsid w:val="00C77C70"/>
    <w:rsid w:val="00C96DE4"/>
    <w:rsid w:val="00CA759E"/>
    <w:rsid w:val="00CB2BAB"/>
    <w:rsid w:val="00CC0EA7"/>
    <w:rsid w:val="00CC48E4"/>
    <w:rsid w:val="00CC728E"/>
    <w:rsid w:val="00CE0EE5"/>
    <w:rsid w:val="00CF31DE"/>
    <w:rsid w:val="00D07DEF"/>
    <w:rsid w:val="00D14EB1"/>
    <w:rsid w:val="00D16CA1"/>
    <w:rsid w:val="00D2072E"/>
    <w:rsid w:val="00D218BD"/>
    <w:rsid w:val="00D233C7"/>
    <w:rsid w:val="00D312ED"/>
    <w:rsid w:val="00D33D87"/>
    <w:rsid w:val="00D349AD"/>
    <w:rsid w:val="00D4378A"/>
    <w:rsid w:val="00D45D84"/>
    <w:rsid w:val="00D507D5"/>
    <w:rsid w:val="00D5430F"/>
    <w:rsid w:val="00D564F1"/>
    <w:rsid w:val="00D63C26"/>
    <w:rsid w:val="00D64A67"/>
    <w:rsid w:val="00D67711"/>
    <w:rsid w:val="00D70009"/>
    <w:rsid w:val="00D705A0"/>
    <w:rsid w:val="00D8365B"/>
    <w:rsid w:val="00DB23E5"/>
    <w:rsid w:val="00DB48F6"/>
    <w:rsid w:val="00DC1258"/>
    <w:rsid w:val="00DD55CA"/>
    <w:rsid w:val="00DE50DD"/>
    <w:rsid w:val="00E0249F"/>
    <w:rsid w:val="00E0424E"/>
    <w:rsid w:val="00E06811"/>
    <w:rsid w:val="00E07978"/>
    <w:rsid w:val="00E11F92"/>
    <w:rsid w:val="00E134B2"/>
    <w:rsid w:val="00E14F37"/>
    <w:rsid w:val="00E170D3"/>
    <w:rsid w:val="00E23188"/>
    <w:rsid w:val="00E3022D"/>
    <w:rsid w:val="00E33C63"/>
    <w:rsid w:val="00E350EB"/>
    <w:rsid w:val="00E35AB5"/>
    <w:rsid w:val="00E50F69"/>
    <w:rsid w:val="00E5187A"/>
    <w:rsid w:val="00E57F3D"/>
    <w:rsid w:val="00E66CFD"/>
    <w:rsid w:val="00E6746C"/>
    <w:rsid w:val="00E721EC"/>
    <w:rsid w:val="00E72624"/>
    <w:rsid w:val="00E76A04"/>
    <w:rsid w:val="00E85367"/>
    <w:rsid w:val="00E86C30"/>
    <w:rsid w:val="00E90791"/>
    <w:rsid w:val="00E90AB2"/>
    <w:rsid w:val="00E90C30"/>
    <w:rsid w:val="00E91CB1"/>
    <w:rsid w:val="00E91DEB"/>
    <w:rsid w:val="00E96331"/>
    <w:rsid w:val="00EB04D6"/>
    <w:rsid w:val="00EB78D2"/>
    <w:rsid w:val="00EC3ED0"/>
    <w:rsid w:val="00ED2065"/>
    <w:rsid w:val="00EE06BD"/>
    <w:rsid w:val="00EE605B"/>
    <w:rsid w:val="00F02F45"/>
    <w:rsid w:val="00F11322"/>
    <w:rsid w:val="00F165AD"/>
    <w:rsid w:val="00F20AC6"/>
    <w:rsid w:val="00F25FDE"/>
    <w:rsid w:val="00F27895"/>
    <w:rsid w:val="00F40680"/>
    <w:rsid w:val="00F420E5"/>
    <w:rsid w:val="00F446DA"/>
    <w:rsid w:val="00F5150F"/>
    <w:rsid w:val="00F65C85"/>
    <w:rsid w:val="00F73DA3"/>
    <w:rsid w:val="00F829DB"/>
    <w:rsid w:val="00FA3CFC"/>
    <w:rsid w:val="00FA50D7"/>
    <w:rsid w:val="00FB00FA"/>
    <w:rsid w:val="00FB6E38"/>
    <w:rsid w:val="00FC0052"/>
    <w:rsid w:val="00FC1C13"/>
    <w:rsid w:val="00FC5DB6"/>
    <w:rsid w:val="00FC627F"/>
    <w:rsid w:val="00FE21E9"/>
    <w:rsid w:val="00FE28F8"/>
    <w:rsid w:val="00FE3B6B"/>
    <w:rsid w:val="00FF12E9"/>
    <w:rsid w:val="00FF6FF1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0BC40-CA0C-442A-9725-E11868706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12</TotalTime>
  <Pages>1</Pages>
  <Words>282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17</cp:revision>
  <cp:lastPrinted>2021-02-03T12:50:00Z</cp:lastPrinted>
  <dcterms:created xsi:type="dcterms:W3CDTF">2021-05-31T14:32:00Z</dcterms:created>
  <dcterms:modified xsi:type="dcterms:W3CDTF">2021-05-31T18:35:00Z</dcterms:modified>
</cp:coreProperties>
</file>